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E425D" w14:textId="77777777" w:rsidR="009076C1" w:rsidRDefault="009076C1" w:rsidP="009076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FURSSE</w:t>
      </w:r>
      <w:r>
        <w:rPr>
          <w:rFonts w:ascii="Times New Roman" w:hAnsi="Times New Roman" w:cs="Times New Roman"/>
          <w:sz w:val="24"/>
          <w:szCs w:val="24"/>
        </w:rPr>
        <w:t xml:space="preserve">       (fl.1406)</w:t>
      </w:r>
    </w:p>
    <w:p w14:paraId="17D4A26F" w14:textId="77777777" w:rsidR="009076C1" w:rsidRDefault="009076C1" w:rsidP="009076C1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</w:p>
    <w:p w14:paraId="53683C16" w14:textId="77777777" w:rsidR="009076C1" w:rsidRDefault="009076C1" w:rsidP="009076C1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</w:p>
    <w:p w14:paraId="60D607EF" w14:textId="77777777" w:rsidR="009076C1" w:rsidRDefault="009076C1" w:rsidP="009076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Sep.1406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Exeter</w:t>
      </w:r>
    </w:p>
    <w:p w14:paraId="0DFB43E7" w14:textId="77777777" w:rsidR="009076C1" w:rsidRDefault="009076C1" w:rsidP="009076C1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into lands of Joan Bordon(q.v.).</w:t>
      </w:r>
    </w:p>
    <w:p w14:paraId="7B68B3DB" w14:textId="77777777" w:rsidR="009076C1" w:rsidRDefault="009076C1" w:rsidP="009076C1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2522F9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eCIPM 19-41)</w:t>
      </w:r>
    </w:p>
    <w:p w14:paraId="416A8045" w14:textId="77777777" w:rsidR="00A03D89" w:rsidRPr="00A03D89" w:rsidRDefault="00A03D89" w:rsidP="00A03D89">
      <w:pPr>
        <w:pStyle w:val="NoSpacing"/>
        <w:tabs>
          <w:tab w:val="left" w:pos="540"/>
        </w:tabs>
        <w:rPr>
          <w:rFonts w:ascii="Times New Roman" w:hAnsi="Times New Roman" w:cs="Times New Roman"/>
          <w:sz w:val="24"/>
          <w:szCs w:val="24"/>
        </w:rPr>
      </w:pPr>
      <w:r w:rsidRPr="00A03D89">
        <w:rPr>
          <w:rFonts w:ascii="Times New Roman" w:hAnsi="Times New Roman" w:cs="Times New Roman"/>
          <w:sz w:val="24"/>
          <w:szCs w:val="24"/>
        </w:rPr>
        <w:t xml:space="preserve">  9 Sep.1406</w:t>
      </w:r>
      <w:r w:rsidRPr="00A03D89"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Exeter into </w:t>
      </w:r>
    </w:p>
    <w:p w14:paraId="2DC7A990" w14:textId="77777777" w:rsidR="00A03D89" w:rsidRPr="00A03D89" w:rsidRDefault="00A03D89" w:rsidP="00A03D89">
      <w:pPr>
        <w:pStyle w:val="NoSpacing"/>
        <w:tabs>
          <w:tab w:val="left" w:pos="540"/>
        </w:tabs>
        <w:rPr>
          <w:rFonts w:ascii="Times New Roman" w:hAnsi="Times New Roman" w:cs="Times New Roman"/>
          <w:sz w:val="24"/>
          <w:szCs w:val="24"/>
        </w:rPr>
      </w:pPr>
      <w:r w:rsidRPr="00A03D89">
        <w:rPr>
          <w:rFonts w:ascii="Times New Roman" w:hAnsi="Times New Roman" w:cs="Times New Roman"/>
          <w:sz w:val="24"/>
          <w:szCs w:val="24"/>
        </w:rPr>
        <w:tab/>
      </w:r>
      <w:r w:rsidRPr="00A03D89">
        <w:rPr>
          <w:rFonts w:ascii="Times New Roman" w:hAnsi="Times New Roman" w:cs="Times New Roman"/>
          <w:sz w:val="24"/>
          <w:szCs w:val="24"/>
        </w:rPr>
        <w:tab/>
      </w:r>
      <w:r w:rsidRPr="00A03D89">
        <w:rPr>
          <w:rFonts w:ascii="Times New Roman" w:hAnsi="Times New Roman" w:cs="Times New Roman"/>
          <w:sz w:val="24"/>
          <w:szCs w:val="24"/>
        </w:rPr>
        <w:tab/>
        <w:t>lands of Joan Bordon(q.v.).</w:t>
      </w:r>
    </w:p>
    <w:p w14:paraId="5FC0D2A0" w14:textId="77777777" w:rsidR="00A03D89" w:rsidRPr="00A03D89" w:rsidRDefault="00A03D89" w:rsidP="00A03D89">
      <w:pPr>
        <w:pStyle w:val="NoSpacing"/>
        <w:tabs>
          <w:tab w:val="left" w:pos="540"/>
        </w:tabs>
        <w:rPr>
          <w:rFonts w:ascii="Times New Roman" w:hAnsi="Times New Roman" w:cs="Times New Roman"/>
          <w:sz w:val="24"/>
          <w:szCs w:val="24"/>
        </w:rPr>
      </w:pPr>
      <w:r w:rsidRPr="00A03D89">
        <w:rPr>
          <w:rFonts w:ascii="Times New Roman" w:hAnsi="Times New Roman" w:cs="Times New Roman"/>
          <w:sz w:val="24"/>
          <w:szCs w:val="24"/>
        </w:rPr>
        <w:tab/>
      </w:r>
      <w:r w:rsidRPr="00A03D89">
        <w:rPr>
          <w:rFonts w:ascii="Times New Roman" w:hAnsi="Times New Roman" w:cs="Times New Roman"/>
          <w:sz w:val="24"/>
          <w:szCs w:val="24"/>
        </w:rPr>
        <w:tab/>
      </w:r>
      <w:r w:rsidRPr="00A03D89"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7" w:history="1">
        <w:r w:rsidRPr="00A03D89">
          <w:rPr>
            <w:rStyle w:val="Hyperlink"/>
            <w:rFonts w:ascii="Times New Roman" w:hAnsi="Times New Roman" w:cs="Times New Roman"/>
            <w:sz w:val="24"/>
            <w:szCs w:val="24"/>
          </w:rPr>
          <w:t>https://inquisitionspostmortem.ac.uk/view/inquisition/19-039/41</w:t>
        </w:r>
      </w:hyperlink>
      <w:r w:rsidRPr="00A03D89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3C8978C" w14:textId="77777777" w:rsidR="00A03D89" w:rsidRDefault="00A03D89" w:rsidP="009076C1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</w:p>
    <w:p w14:paraId="7AC8C893" w14:textId="77777777" w:rsidR="009076C1" w:rsidRDefault="009076C1" w:rsidP="009076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C39E86" w14:textId="77777777" w:rsidR="009076C1" w:rsidRDefault="009076C1" w:rsidP="009076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A53C8C" w14:textId="77777777" w:rsidR="009076C1" w:rsidRDefault="009076C1" w:rsidP="009076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March 2022</w:t>
      </w:r>
    </w:p>
    <w:p w14:paraId="482712DA" w14:textId="125DC010" w:rsidR="00A03D89" w:rsidRDefault="00A03D89" w:rsidP="009076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April 2024</w:t>
      </w:r>
    </w:p>
    <w:p w14:paraId="18508695" w14:textId="18106D60" w:rsidR="00BA00AB" w:rsidRPr="009076C1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9076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BB739" w14:textId="77777777" w:rsidR="009076C1" w:rsidRDefault="009076C1" w:rsidP="009139A6">
      <w:r>
        <w:separator/>
      </w:r>
    </w:p>
  </w:endnote>
  <w:endnote w:type="continuationSeparator" w:id="0">
    <w:p w14:paraId="1FA37DA1" w14:textId="77777777" w:rsidR="009076C1" w:rsidRDefault="009076C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4F72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0DC6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D452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7C4D0" w14:textId="77777777" w:rsidR="009076C1" w:rsidRDefault="009076C1" w:rsidP="009139A6">
      <w:r>
        <w:separator/>
      </w:r>
    </w:p>
  </w:footnote>
  <w:footnote w:type="continuationSeparator" w:id="0">
    <w:p w14:paraId="7AB08A60" w14:textId="77777777" w:rsidR="009076C1" w:rsidRDefault="009076C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CD33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33CD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129F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6C1"/>
    <w:rsid w:val="000666E0"/>
    <w:rsid w:val="002510B7"/>
    <w:rsid w:val="005C130B"/>
    <w:rsid w:val="00826F5C"/>
    <w:rsid w:val="009076C1"/>
    <w:rsid w:val="009139A6"/>
    <w:rsid w:val="009448BB"/>
    <w:rsid w:val="00A03D89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F6A063"/>
  <w15:chartTrackingRefBased/>
  <w15:docId w15:val="{E4BFF376-85C2-4DB3-A2DD-25D78EEA7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076C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inquisitionspostmortem.ac.uk/view/inquisition/19-039/4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2022-03-02T20:39:00Z</dcterms:created>
  <dcterms:modified xsi:type="dcterms:W3CDTF">2024-04-23T13:26:00Z</dcterms:modified>
</cp:coreProperties>
</file>